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A31B0F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CD6DFD">
        <w:rPr>
          <w:rFonts w:ascii="Arial" w:hAnsi="Arial" w:cs="Arial"/>
          <w:b/>
          <w:caps/>
          <w:sz w:val="28"/>
          <w:szCs w:val="28"/>
        </w:rPr>
        <w:t xml:space="preserve"> </w:t>
      </w:r>
      <w:r w:rsidR="00372C7A">
        <w:rPr>
          <w:rFonts w:ascii="Arial" w:hAnsi="Arial" w:cs="Arial"/>
          <w:b/>
          <w:caps/>
          <w:sz w:val="28"/>
          <w:szCs w:val="28"/>
        </w:rPr>
        <w:t>2</w:t>
      </w:r>
      <w:r w:rsidR="002F1658">
        <w:rPr>
          <w:rFonts w:ascii="Arial" w:hAnsi="Arial" w:cs="Arial"/>
          <w:b/>
          <w:caps/>
          <w:sz w:val="28"/>
          <w:szCs w:val="28"/>
        </w:rPr>
        <w:t>2</w:t>
      </w:r>
      <w:r w:rsidR="004037D5">
        <w:rPr>
          <w:rFonts w:ascii="Arial" w:hAnsi="Arial" w:cs="Arial"/>
          <w:b/>
          <w:caps/>
          <w:sz w:val="28"/>
          <w:szCs w:val="28"/>
        </w:rPr>
        <w:t>04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904C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07123" w:rsidP="00D24A42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D24A42">
              <w:rPr>
                <w:rFonts w:ascii="Arial" w:hAnsi="Arial" w:cs="Arial"/>
                <w:sz w:val="20"/>
                <w:szCs w:val="20"/>
              </w:rPr>
              <w:t>capina e limpeza da área onde se situa reservatório do SAAE, na Rua Cláudio Egídio Santana, próximo ao nº 119, no Parque dos Sinos, pois tal lugar está tomado por um matagal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E57E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 xml:space="preserve">s providências </w:t>
      </w:r>
      <w:r w:rsidR="009F3B64">
        <w:rPr>
          <w:rFonts w:ascii="Arial" w:hAnsi="Arial" w:cs="Arial"/>
        </w:rPr>
        <w:t>visando</w:t>
      </w:r>
      <w:r w:rsidR="009B65E8" w:rsidRPr="009B65E8">
        <w:rPr>
          <w:rFonts w:ascii="Arial" w:hAnsi="Arial" w:cs="Arial"/>
        </w:rPr>
        <w:t xml:space="preserve"> à </w:t>
      </w:r>
      <w:r w:rsidR="00FD728C" w:rsidRPr="00FD728C">
        <w:rPr>
          <w:rFonts w:ascii="Arial" w:hAnsi="Arial" w:cs="Arial"/>
        </w:rPr>
        <w:t>capina e limpeza da área onde se situa reservatório do SAAE, na Rua Cláudio Egídio Santana, próximo ao nº 119, no Parque dos Sinos, pois tal lugar está tomado por um matagal</w:t>
      </w:r>
      <w:r w:rsidR="008A22CB">
        <w:rPr>
          <w:rFonts w:ascii="Arial" w:hAnsi="Arial" w:cs="Arial"/>
        </w:rPr>
        <w:t>.</w:t>
      </w:r>
    </w:p>
    <w:p w:rsidR="003A77BE" w:rsidRPr="001840AD" w:rsidRDefault="008C72B7" w:rsidP="0034300F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FF2FBC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6A0170">
        <w:rPr>
          <w:rFonts w:ascii="Arial" w:hAnsi="Arial" w:cs="Arial"/>
        </w:rPr>
        <w:t>2</w:t>
      </w:r>
      <w:r w:rsidR="004105AE">
        <w:rPr>
          <w:rFonts w:ascii="Arial" w:hAnsi="Arial" w:cs="Arial"/>
        </w:rPr>
        <w:t xml:space="preserve"> de </w:t>
      </w:r>
      <w:r w:rsidR="00FD728C">
        <w:rPr>
          <w:rFonts w:ascii="Arial" w:hAnsi="Arial" w:cs="Arial"/>
        </w:rPr>
        <w:t>dez</w:t>
      </w:r>
      <w:r w:rsidR="005E1358">
        <w:rPr>
          <w:rFonts w:ascii="Arial" w:hAnsi="Arial" w:cs="Arial"/>
        </w:rPr>
        <w:t>em</w:t>
      </w:r>
      <w:r w:rsidR="00AB7DD7">
        <w:rPr>
          <w:rFonts w:ascii="Arial" w:hAnsi="Arial" w:cs="Arial"/>
        </w:rPr>
        <w:t>bro</w:t>
      </w:r>
      <w:r w:rsidR="00AA4F63">
        <w:rPr>
          <w:rFonts w:ascii="Arial" w:hAnsi="Arial" w:cs="Arial"/>
        </w:rPr>
        <w:t xml:space="preserve"> </w:t>
      </w:r>
      <w:r w:rsidR="00F41A9C">
        <w:rPr>
          <w:rFonts w:ascii="Arial" w:hAnsi="Arial" w:cs="Arial"/>
        </w:rPr>
        <w:t>de 2020</w:t>
      </w:r>
      <w:r w:rsidR="004105AE">
        <w:rPr>
          <w:rFonts w:ascii="Arial" w:hAnsi="Arial" w:cs="Arial"/>
        </w:rPr>
        <w:t>.</w:t>
      </w:r>
    </w:p>
    <w:p w:rsidR="00263131" w:rsidRDefault="00263131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</w:p>
    <w:p w:rsidR="008008B5" w:rsidRDefault="008008B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105AE" w:rsidRDefault="004105A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7622" w:rsidRPr="00677622" w:rsidRDefault="00677622" w:rsidP="00677622">
      <w:pPr>
        <w:jc w:val="center"/>
        <w:rPr>
          <w:rFonts w:ascii="Arial" w:hAnsi="Arial"/>
          <w:b/>
          <w:smallCaps/>
        </w:rPr>
      </w:pPr>
      <w:r w:rsidRPr="00677622">
        <w:rPr>
          <w:rFonts w:ascii="Arial" w:hAnsi="Arial"/>
          <w:b/>
          <w:smallCaps/>
        </w:rPr>
        <w:t>VALMIR DO PARQUE MEIA LUA</w:t>
      </w:r>
    </w:p>
    <w:p w:rsidR="00A21A0A" w:rsidRDefault="00677622" w:rsidP="001B0E8D">
      <w:pPr>
        <w:jc w:val="center"/>
        <w:rPr>
          <w:rFonts w:ascii="Arial" w:eastAsia="Calibri" w:hAnsi="Arial" w:cs="Arial"/>
          <w:sz w:val="10"/>
          <w:szCs w:val="10"/>
          <w:lang w:eastAsia="en-US"/>
        </w:rPr>
      </w:pPr>
      <w:r w:rsidRPr="00677622">
        <w:rPr>
          <w:rFonts w:ascii="Arial" w:hAnsi="Arial"/>
        </w:rPr>
        <w:t>Vereador - D</w:t>
      </w:r>
      <w:r w:rsidR="0017163A">
        <w:rPr>
          <w:rFonts w:ascii="Arial" w:hAnsi="Arial"/>
        </w:rPr>
        <w:t>EM</w:t>
      </w:r>
    </w:p>
    <w:sectPr w:rsidR="00A21A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3D8" w:rsidRDefault="00B253D8">
      <w:r>
        <w:separator/>
      </w:r>
    </w:p>
  </w:endnote>
  <w:endnote w:type="continuationSeparator" w:id="0">
    <w:p w:rsidR="00B253D8" w:rsidRDefault="00B2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3D8" w:rsidRDefault="00B253D8">
      <w:r>
        <w:separator/>
      </w:r>
    </w:p>
  </w:footnote>
  <w:footnote w:type="continuationSeparator" w:id="0">
    <w:p w:rsidR="00B253D8" w:rsidRDefault="00B25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BF4995" w:rsidRDefault="003A77BE" w:rsidP="00BF4995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21A0A">
      <w:rPr>
        <w:rFonts w:ascii="Arial" w:hAnsi="Arial" w:cs="Arial"/>
        <w:b/>
        <w:sz w:val="20"/>
        <w:szCs w:val="20"/>
        <w:u w:val="single"/>
      </w:rPr>
      <w:t>0079</w:t>
    </w:r>
    <w:r w:rsidR="008A1521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A21A0A">
      <w:rPr>
        <w:rFonts w:ascii="Arial" w:hAnsi="Arial" w:cs="Arial"/>
        <w:b/>
        <w:sz w:val="20"/>
        <w:szCs w:val="20"/>
        <w:u w:val="single"/>
      </w:rPr>
      <w:t>20</w:t>
    </w:r>
    <w:r w:rsidR="00122143">
      <w:rPr>
        <w:rFonts w:ascii="Arial" w:hAnsi="Arial" w:cs="Arial"/>
        <w:b/>
        <w:sz w:val="20"/>
        <w:szCs w:val="20"/>
        <w:u w:val="single"/>
      </w:rPr>
      <w:t xml:space="preserve"> - Vereador </w:t>
    </w:r>
    <w:r w:rsidR="00043D15">
      <w:rPr>
        <w:rFonts w:ascii="Arial" w:hAnsi="Arial" w:cs="Arial"/>
        <w:b/>
        <w:sz w:val="20"/>
        <w:szCs w:val="20"/>
        <w:u w:val="single"/>
      </w:rPr>
      <w:t>Arildo Batista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77622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8BD"/>
    <w:rsid w:val="00001C4F"/>
    <w:rsid w:val="000023EC"/>
    <w:rsid w:val="0000344E"/>
    <w:rsid w:val="000035D9"/>
    <w:rsid w:val="0000430E"/>
    <w:rsid w:val="00004884"/>
    <w:rsid w:val="00005C4F"/>
    <w:rsid w:val="00011FB2"/>
    <w:rsid w:val="00012789"/>
    <w:rsid w:val="00013BF7"/>
    <w:rsid w:val="00014EF3"/>
    <w:rsid w:val="00015523"/>
    <w:rsid w:val="00015F1B"/>
    <w:rsid w:val="000176EE"/>
    <w:rsid w:val="00020D50"/>
    <w:rsid w:val="00021C77"/>
    <w:rsid w:val="00022CD8"/>
    <w:rsid w:val="00024625"/>
    <w:rsid w:val="00024FD3"/>
    <w:rsid w:val="000273F8"/>
    <w:rsid w:val="00030788"/>
    <w:rsid w:val="0003209A"/>
    <w:rsid w:val="00034A23"/>
    <w:rsid w:val="0003582A"/>
    <w:rsid w:val="000360E8"/>
    <w:rsid w:val="00036D7D"/>
    <w:rsid w:val="000417FF"/>
    <w:rsid w:val="00043D15"/>
    <w:rsid w:val="00044FD0"/>
    <w:rsid w:val="00045217"/>
    <w:rsid w:val="00047EFF"/>
    <w:rsid w:val="00047F9D"/>
    <w:rsid w:val="00054783"/>
    <w:rsid w:val="000552D2"/>
    <w:rsid w:val="000552FE"/>
    <w:rsid w:val="00056288"/>
    <w:rsid w:val="000622EC"/>
    <w:rsid w:val="00062E8F"/>
    <w:rsid w:val="00067C2A"/>
    <w:rsid w:val="000709E7"/>
    <w:rsid w:val="0007141A"/>
    <w:rsid w:val="000728E1"/>
    <w:rsid w:val="00073476"/>
    <w:rsid w:val="000738D8"/>
    <w:rsid w:val="00075298"/>
    <w:rsid w:val="00075AD6"/>
    <w:rsid w:val="0008210A"/>
    <w:rsid w:val="000825C0"/>
    <w:rsid w:val="00083183"/>
    <w:rsid w:val="00083655"/>
    <w:rsid w:val="00083BB5"/>
    <w:rsid w:val="0008442E"/>
    <w:rsid w:val="00084FAD"/>
    <w:rsid w:val="000866C7"/>
    <w:rsid w:val="00086D97"/>
    <w:rsid w:val="00086F0A"/>
    <w:rsid w:val="000900B9"/>
    <w:rsid w:val="000904CA"/>
    <w:rsid w:val="000921C3"/>
    <w:rsid w:val="00092C83"/>
    <w:rsid w:val="00094490"/>
    <w:rsid w:val="000958D5"/>
    <w:rsid w:val="00095BF4"/>
    <w:rsid w:val="00097CAE"/>
    <w:rsid w:val="000A0045"/>
    <w:rsid w:val="000A009F"/>
    <w:rsid w:val="000A1140"/>
    <w:rsid w:val="000A3862"/>
    <w:rsid w:val="000A5F1B"/>
    <w:rsid w:val="000B0937"/>
    <w:rsid w:val="000B3EC4"/>
    <w:rsid w:val="000B7980"/>
    <w:rsid w:val="000B7FDF"/>
    <w:rsid w:val="000C43E7"/>
    <w:rsid w:val="000D002D"/>
    <w:rsid w:val="000D293C"/>
    <w:rsid w:val="000D308C"/>
    <w:rsid w:val="000D47A3"/>
    <w:rsid w:val="000D4AEB"/>
    <w:rsid w:val="000E0D5E"/>
    <w:rsid w:val="000E0E97"/>
    <w:rsid w:val="000E3394"/>
    <w:rsid w:val="000E5716"/>
    <w:rsid w:val="000E625C"/>
    <w:rsid w:val="000F03FD"/>
    <w:rsid w:val="000F2665"/>
    <w:rsid w:val="000F39D2"/>
    <w:rsid w:val="000F6251"/>
    <w:rsid w:val="00101DFB"/>
    <w:rsid w:val="00102C02"/>
    <w:rsid w:val="00103021"/>
    <w:rsid w:val="001039B2"/>
    <w:rsid w:val="00103AC6"/>
    <w:rsid w:val="00103E29"/>
    <w:rsid w:val="001060A7"/>
    <w:rsid w:val="0011129C"/>
    <w:rsid w:val="001137E4"/>
    <w:rsid w:val="00114F87"/>
    <w:rsid w:val="00122143"/>
    <w:rsid w:val="00123248"/>
    <w:rsid w:val="00126AA6"/>
    <w:rsid w:val="00143A3C"/>
    <w:rsid w:val="0014591F"/>
    <w:rsid w:val="00147D75"/>
    <w:rsid w:val="00150EE2"/>
    <w:rsid w:val="00155BE5"/>
    <w:rsid w:val="00156240"/>
    <w:rsid w:val="001618F1"/>
    <w:rsid w:val="0016215E"/>
    <w:rsid w:val="00162B3A"/>
    <w:rsid w:val="00164C5D"/>
    <w:rsid w:val="00165429"/>
    <w:rsid w:val="001660D5"/>
    <w:rsid w:val="0017163A"/>
    <w:rsid w:val="001717A0"/>
    <w:rsid w:val="00172E81"/>
    <w:rsid w:val="001752B4"/>
    <w:rsid w:val="001752E3"/>
    <w:rsid w:val="001757F4"/>
    <w:rsid w:val="00176528"/>
    <w:rsid w:val="001800CD"/>
    <w:rsid w:val="001817BF"/>
    <w:rsid w:val="00181880"/>
    <w:rsid w:val="00181CD2"/>
    <w:rsid w:val="00182861"/>
    <w:rsid w:val="001835B4"/>
    <w:rsid w:val="001840AD"/>
    <w:rsid w:val="00184FFF"/>
    <w:rsid w:val="001856C0"/>
    <w:rsid w:val="00190978"/>
    <w:rsid w:val="00194193"/>
    <w:rsid w:val="00194DEA"/>
    <w:rsid w:val="00194F6C"/>
    <w:rsid w:val="00196ED2"/>
    <w:rsid w:val="00197A5D"/>
    <w:rsid w:val="001A09F2"/>
    <w:rsid w:val="001A4F0E"/>
    <w:rsid w:val="001A66BC"/>
    <w:rsid w:val="001B0773"/>
    <w:rsid w:val="001B0E8D"/>
    <w:rsid w:val="001B10AF"/>
    <w:rsid w:val="001B18D8"/>
    <w:rsid w:val="001B273D"/>
    <w:rsid w:val="001B4DDF"/>
    <w:rsid w:val="001C16D5"/>
    <w:rsid w:val="001C19D9"/>
    <w:rsid w:val="001C24AB"/>
    <w:rsid w:val="001C3E9C"/>
    <w:rsid w:val="001C61D7"/>
    <w:rsid w:val="001C7A18"/>
    <w:rsid w:val="001D1E6F"/>
    <w:rsid w:val="001D596B"/>
    <w:rsid w:val="001E01CA"/>
    <w:rsid w:val="001E10B1"/>
    <w:rsid w:val="001E13DE"/>
    <w:rsid w:val="001E27B6"/>
    <w:rsid w:val="001E2C0D"/>
    <w:rsid w:val="001E4492"/>
    <w:rsid w:val="001E534D"/>
    <w:rsid w:val="001F13C3"/>
    <w:rsid w:val="001F4501"/>
    <w:rsid w:val="001F4E69"/>
    <w:rsid w:val="001F5DD1"/>
    <w:rsid w:val="001F6E2D"/>
    <w:rsid w:val="00201DF5"/>
    <w:rsid w:val="002021C4"/>
    <w:rsid w:val="0020348C"/>
    <w:rsid w:val="00204643"/>
    <w:rsid w:val="00204ED7"/>
    <w:rsid w:val="00206F01"/>
    <w:rsid w:val="00212E2C"/>
    <w:rsid w:val="00212FF8"/>
    <w:rsid w:val="00215A39"/>
    <w:rsid w:val="002205B1"/>
    <w:rsid w:val="00220619"/>
    <w:rsid w:val="0023037B"/>
    <w:rsid w:val="00230859"/>
    <w:rsid w:val="00230D63"/>
    <w:rsid w:val="00230D72"/>
    <w:rsid w:val="002315C5"/>
    <w:rsid w:val="00231B71"/>
    <w:rsid w:val="002339A9"/>
    <w:rsid w:val="00235DE7"/>
    <w:rsid w:val="00241E13"/>
    <w:rsid w:val="002434DF"/>
    <w:rsid w:val="00253C82"/>
    <w:rsid w:val="00254150"/>
    <w:rsid w:val="00255765"/>
    <w:rsid w:val="00256EB5"/>
    <w:rsid w:val="00257529"/>
    <w:rsid w:val="00263131"/>
    <w:rsid w:val="00263F8A"/>
    <w:rsid w:val="00264814"/>
    <w:rsid w:val="0026575E"/>
    <w:rsid w:val="00266C34"/>
    <w:rsid w:val="002701E9"/>
    <w:rsid w:val="0027045C"/>
    <w:rsid w:val="00275FB7"/>
    <w:rsid w:val="00276736"/>
    <w:rsid w:val="00276D19"/>
    <w:rsid w:val="00277B14"/>
    <w:rsid w:val="00280498"/>
    <w:rsid w:val="00281243"/>
    <w:rsid w:val="00282006"/>
    <w:rsid w:val="00282BE7"/>
    <w:rsid w:val="00282D56"/>
    <w:rsid w:val="00284EC5"/>
    <w:rsid w:val="002861A2"/>
    <w:rsid w:val="00287097"/>
    <w:rsid w:val="002874A9"/>
    <w:rsid w:val="002875CA"/>
    <w:rsid w:val="002906E2"/>
    <w:rsid w:val="00290A80"/>
    <w:rsid w:val="00290C49"/>
    <w:rsid w:val="00290F4A"/>
    <w:rsid w:val="00292AD4"/>
    <w:rsid w:val="00292C16"/>
    <w:rsid w:val="00292CB3"/>
    <w:rsid w:val="00293916"/>
    <w:rsid w:val="00293E8E"/>
    <w:rsid w:val="00294738"/>
    <w:rsid w:val="002A13A7"/>
    <w:rsid w:val="002A3F24"/>
    <w:rsid w:val="002A4064"/>
    <w:rsid w:val="002A4970"/>
    <w:rsid w:val="002A4A32"/>
    <w:rsid w:val="002A54AF"/>
    <w:rsid w:val="002A63FE"/>
    <w:rsid w:val="002A7434"/>
    <w:rsid w:val="002B051E"/>
    <w:rsid w:val="002B0876"/>
    <w:rsid w:val="002B0914"/>
    <w:rsid w:val="002B25F9"/>
    <w:rsid w:val="002B3BA4"/>
    <w:rsid w:val="002B44D5"/>
    <w:rsid w:val="002B5466"/>
    <w:rsid w:val="002B7580"/>
    <w:rsid w:val="002C4B2B"/>
    <w:rsid w:val="002C53B9"/>
    <w:rsid w:val="002C5C70"/>
    <w:rsid w:val="002C76C8"/>
    <w:rsid w:val="002D08F5"/>
    <w:rsid w:val="002D1F85"/>
    <w:rsid w:val="002D24ED"/>
    <w:rsid w:val="002D3594"/>
    <w:rsid w:val="002D3A91"/>
    <w:rsid w:val="002D3D9E"/>
    <w:rsid w:val="002D4D0F"/>
    <w:rsid w:val="002D5EB7"/>
    <w:rsid w:val="002D64EF"/>
    <w:rsid w:val="002E0363"/>
    <w:rsid w:val="002E0C33"/>
    <w:rsid w:val="002E0F71"/>
    <w:rsid w:val="002E2FFB"/>
    <w:rsid w:val="002E5800"/>
    <w:rsid w:val="002F02DB"/>
    <w:rsid w:val="002F1658"/>
    <w:rsid w:val="002F3288"/>
    <w:rsid w:val="002F494E"/>
    <w:rsid w:val="002F4CDC"/>
    <w:rsid w:val="0030168E"/>
    <w:rsid w:val="00301B23"/>
    <w:rsid w:val="0030238B"/>
    <w:rsid w:val="00302F5B"/>
    <w:rsid w:val="00304BA9"/>
    <w:rsid w:val="003053E7"/>
    <w:rsid w:val="003072E9"/>
    <w:rsid w:val="003074BF"/>
    <w:rsid w:val="003111E8"/>
    <w:rsid w:val="00311673"/>
    <w:rsid w:val="00312A7D"/>
    <w:rsid w:val="00313025"/>
    <w:rsid w:val="00313F9F"/>
    <w:rsid w:val="00314F24"/>
    <w:rsid w:val="00317C1A"/>
    <w:rsid w:val="00320312"/>
    <w:rsid w:val="003211B9"/>
    <w:rsid w:val="003221B0"/>
    <w:rsid w:val="00323F0F"/>
    <w:rsid w:val="003249C2"/>
    <w:rsid w:val="00325BB9"/>
    <w:rsid w:val="003326DB"/>
    <w:rsid w:val="003336AD"/>
    <w:rsid w:val="00335266"/>
    <w:rsid w:val="00335ED0"/>
    <w:rsid w:val="0033773E"/>
    <w:rsid w:val="00340DFF"/>
    <w:rsid w:val="00340F47"/>
    <w:rsid w:val="00341AED"/>
    <w:rsid w:val="00342681"/>
    <w:rsid w:val="0034300F"/>
    <w:rsid w:val="003439FE"/>
    <w:rsid w:val="00344554"/>
    <w:rsid w:val="00344A71"/>
    <w:rsid w:val="0034567B"/>
    <w:rsid w:val="00347D5E"/>
    <w:rsid w:val="003506C0"/>
    <w:rsid w:val="00351975"/>
    <w:rsid w:val="00352473"/>
    <w:rsid w:val="0036109B"/>
    <w:rsid w:val="00361187"/>
    <w:rsid w:val="00362460"/>
    <w:rsid w:val="003638CC"/>
    <w:rsid w:val="003657EF"/>
    <w:rsid w:val="003671EE"/>
    <w:rsid w:val="00367E68"/>
    <w:rsid w:val="0037014E"/>
    <w:rsid w:val="00370531"/>
    <w:rsid w:val="00371D3D"/>
    <w:rsid w:val="003724FE"/>
    <w:rsid w:val="00372906"/>
    <w:rsid w:val="00372C7A"/>
    <w:rsid w:val="003757FB"/>
    <w:rsid w:val="00375A57"/>
    <w:rsid w:val="00376045"/>
    <w:rsid w:val="003775BF"/>
    <w:rsid w:val="00381797"/>
    <w:rsid w:val="003843CB"/>
    <w:rsid w:val="003848C4"/>
    <w:rsid w:val="00385370"/>
    <w:rsid w:val="0038662A"/>
    <w:rsid w:val="00390518"/>
    <w:rsid w:val="0039054A"/>
    <w:rsid w:val="0039179E"/>
    <w:rsid w:val="003921C7"/>
    <w:rsid w:val="0039351D"/>
    <w:rsid w:val="00393E83"/>
    <w:rsid w:val="0039556B"/>
    <w:rsid w:val="00395F34"/>
    <w:rsid w:val="0039649C"/>
    <w:rsid w:val="00397FF3"/>
    <w:rsid w:val="003A12E1"/>
    <w:rsid w:val="003A5EDA"/>
    <w:rsid w:val="003A77BE"/>
    <w:rsid w:val="003B1DDB"/>
    <w:rsid w:val="003B3FD9"/>
    <w:rsid w:val="003B4909"/>
    <w:rsid w:val="003B5280"/>
    <w:rsid w:val="003B58EC"/>
    <w:rsid w:val="003B5C6D"/>
    <w:rsid w:val="003B5EF8"/>
    <w:rsid w:val="003B64EB"/>
    <w:rsid w:val="003C0D9E"/>
    <w:rsid w:val="003C0F4F"/>
    <w:rsid w:val="003C20DC"/>
    <w:rsid w:val="003C300F"/>
    <w:rsid w:val="003C5067"/>
    <w:rsid w:val="003C5B7D"/>
    <w:rsid w:val="003C6640"/>
    <w:rsid w:val="003D1702"/>
    <w:rsid w:val="003D4B9E"/>
    <w:rsid w:val="003D56FB"/>
    <w:rsid w:val="003D5CD6"/>
    <w:rsid w:val="003D75FF"/>
    <w:rsid w:val="003E188F"/>
    <w:rsid w:val="003E50F9"/>
    <w:rsid w:val="003E547C"/>
    <w:rsid w:val="003E5ED8"/>
    <w:rsid w:val="003E647A"/>
    <w:rsid w:val="003F159F"/>
    <w:rsid w:val="003F5024"/>
    <w:rsid w:val="003F55BE"/>
    <w:rsid w:val="003F5D41"/>
    <w:rsid w:val="00400BC7"/>
    <w:rsid w:val="004027EC"/>
    <w:rsid w:val="00402E24"/>
    <w:rsid w:val="00403538"/>
    <w:rsid w:val="004037D5"/>
    <w:rsid w:val="00403E8D"/>
    <w:rsid w:val="00403F8F"/>
    <w:rsid w:val="00404B98"/>
    <w:rsid w:val="0040509C"/>
    <w:rsid w:val="004052FF"/>
    <w:rsid w:val="00405FC6"/>
    <w:rsid w:val="004105AE"/>
    <w:rsid w:val="00410A3B"/>
    <w:rsid w:val="00410F7A"/>
    <w:rsid w:val="00411C86"/>
    <w:rsid w:val="00412795"/>
    <w:rsid w:val="00414587"/>
    <w:rsid w:val="00415DD8"/>
    <w:rsid w:val="00420F7C"/>
    <w:rsid w:val="0042185F"/>
    <w:rsid w:val="0042200B"/>
    <w:rsid w:val="00425B4A"/>
    <w:rsid w:val="0042640B"/>
    <w:rsid w:val="00434700"/>
    <w:rsid w:val="004350F4"/>
    <w:rsid w:val="0043610D"/>
    <w:rsid w:val="004369A6"/>
    <w:rsid w:val="00440DA6"/>
    <w:rsid w:val="00441DB7"/>
    <w:rsid w:val="0044205D"/>
    <w:rsid w:val="00442324"/>
    <w:rsid w:val="00443650"/>
    <w:rsid w:val="004452EF"/>
    <w:rsid w:val="0044655E"/>
    <w:rsid w:val="00447690"/>
    <w:rsid w:val="00451AAB"/>
    <w:rsid w:val="00451ABB"/>
    <w:rsid w:val="004536CD"/>
    <w:rsid w:val="0045459F"/>
    <w:rsid w:val="00456889"/>
    <w:rsid w:val="004578C6"/>
    <w:rsid w:val="0046327D"/>
    <w:rsid w:val="00463550"/>
    <w:rsid w:val="004638A2"/>
    <w:rsid w:val="00464AA1"/>
    <w:rsid w:val="00464CC7"/>
    <w:rsid w:val="00466E1B"/>
    <w:rsid w:val="00470154"/>
    <w:rsid w:val="0047373A"/>
    <w:rsid w:val="004775FC"/>
    <w:rsid w:val="004815AB"/>
    <w:rsid w:val="00483E0D"/>
    <w:rsid w:val="004871E2"/>
    <w:rsid w:val="00487ABB"/>
    <w:rsid w:val="00487D64"/>
    <w:rsid w:val="00490CA6"/>
    <w:rsid w:val="00493115"/>
    <w:rsid w:val="0049556C"/>
    <w:rsid w:val="00495D90"/>
    <w:rsid w:val="004964B5"/>
    <w:rsid w:val="004969FC"/>
    <w:rsid w:val="004A3249"/>
    <w:rsid w:val="004A3608"/>
    <w:rsid w:val="004A3CFF"/>
    <w:rsid w:val="004A4D1A"/>
    <w:rsid w:val="004A5B9A"/>
    <w:rsid w:val="004B0C78"/>
    <w:rsid w:val="004B1BEB"/>
    <w:rsid w:val="004B6526"/>
    <w:rsid w:val="004B69C5"/>
    <w:rsid w:val="004C2C30"/>
    <w:rsid w:val="004C2E51"/>
    <w:rsid w:val="004C2E5E"/>
    <w:rsid w:val="004C4AF6"/>
    <w:rsid w:val="004C5F81"/>
    <w:rsid w:val="004C6C78"/>
    <w:rsid w:val="004D19A5"/>
    <w:rsid w:val="004D32B6"/>
    <w:rsid w:val="004D32C5"/>
    <w:rsid w:val="004D3B81"/>
    <w:rsid w:val="004D49B9"/>
    <w:rsid w:val="004E06ED"/>
    <w:rsid w:val="004E0821"/>
    <w:rsid w:val="004E3AC2"/>
    <w:rsid w:val="004E46DA"/>
    <w:rsid w:val="004E5C76"/>
    <w:rsid w:val="004E60A1"/>
    <w:rsid w:val="004E6324"/>
    <w:rsid w:val="004F2FDF"/>
    <w:rsid w:val="004F39E9"/>
    <w:rsid w:val="004F4DE7"/>
    <w:rsid w:val="004F4F2F"/>
    <w:rsid w:val="004F5160"/>
    <w:rsid w:val="004F5B37"/>
    <w:rsid w:val="004F6817"/>
    <w:rsid w:val="004F690D"/>
    <w:rsid w:val="004F6A11"/>
    <w:rsid w:val="004F7609"/>
    <w:rsid w:val="0050056A"/>
    <w:rsid w:val="005018EE"/>
    <w:rsid w:val="00501AD3"/>
    <w:rsid w:val="00501DAE"/>
    <w:rsid w:val="00502F3A"/>
    <w:rsid w:val="00504F17"/>
    <w:rsid w:val="00505050"/>
    <w:rsid w:val="00505357"/>
    <w:rsid w:val="00505EFA"/>
    <w:rsid w:val="00505FD8"/>
    <w:rsid w:val="00510823"/>
    <w:rsid w:val="005110EA"/>
    <w:rsid w:val="0051294E"/>
    <w:rsid w:val="00513711"/>
    <w:rsid w:val="00514A3D"/>
    <w:rsid w:val="00515AD0"/>
    <w:rsid w:val="0051659C"/>
    <w:rsid w:val="00517A03"/>
    <w:rsid w:val="00522533"/>
    <w:rsid w:val="00524669"/>
    <w:rsid w:val="00532750"/>
    <w:rsid w:val="00533095"/>
    <w:rsid w:val="00533862"/>
    <w:rsid w:val="00533A0E"/>
    <w:rsid w:val="005352C3"/>
    <w:rsid w:val="00537C82"/>
    <w:rsid w:val="00540D11"/>
    <w:rsid w:val="00543E9C"/>
    <w:rsid w:val="00543FBB"/>
    <w:rsid w:val="0054486C"/>
    <w:rsid w:val="00545633"/>
    <w:rsid w:val="0054569B"/>
    <w:rsid w:val="005468BC"/>
    <w:rsid w:val="005477FB"/>
    <w:rsid w:val="005538BC"/>
    <w:rsid w:val="00553B83"/>
    <w:rsid w:val="00555C95"/>
    <w:rsid w:val="00562E15"/>
    <w:rsid w:val="0056433C"/>
    <w:rsid w:val="00564368"/>
    <w:rsid w:val="00565715"/>
    <w:rsid w:val="0056633F"/>
    <w:rsid w:val="00567452"/>
    <w:rsid w:val="00570D8A"/>
    <w:rsid w:val="00570DEC"/>
    <w:rsid w:val="005715E0"/>
    <w:rsid w:val="00572E9C"/>
    <w:rsid w:val="005745FF"/>
    <w:rsid w:val="00574B6F"/>
    <w:rsid w:val="00575A41"/>
    <w:rsid w:val="00576D6F"/>
    <w:rsid w:val="005770D2"/>
    <w:rsid w:val="0058078B"/>
    <w:rsid w:val="0058109A"/>
    <w:rsid w:val="00582CFE"/>
    <w:rsid w:val="005838A9"/>
    <w:rsid w:val="005846A3"/>
    <w:rsid w:val="005846C0"/>
    <w:rsid w:val="005866AD"/>
    <w:rsid w:val="005868AE"/>
    <w:rsid w:val="00590142"/>
    <w:rsid w:val="00590A5A"/>
    <w:rsid w:val="00591425"/>
    <w:rsid w:val="00592AE2"/>
    <w:rsid w:val="00597C0C"/>
    <w:rsid w:val="005A01D0"/>
    <w:rsid w:val="005A03FA"/>
    <w:rsid w:val="005A1F41"/>
    <w:rsid w:val="005A44CA"/>
    <w:rsid w:val="005A5739"/>
    <w:rsid w:val="005B13E0"/>
    <w:rsid w:val="005B3D21"/>
    <w:rsid w:val="005B4DA4"/>
    <w:rsid w:val="005B5528"/>
    <w:rsid w:val="005B740F"/>
    <w:rsid w:val="005C0FB0"/>
    <w:rsid w:val="005C10C9"/>
    <w:rsid w:val="005C241A"/>
    <w:rsid w:val="005C3938"/>
    <w:rsid w:val="005C4013"/>
    <w:rsid w:val="005C413A"/>
    <w:rsid w:val="005C41C4"/>
    <w:rsid w:val="005C4AD1"/>
    <w:rsid w:val="005C68E8"/>
    <w:rsid w:val="005C6DF2"/>
    <w:rsid w:val="005C7DCC"/>
    <w:rsid w:val="005C7FDC"/>
    <w:rsid w:val="005D34AD"/>
    <w:rsid w:val="005D5519"/>
    <w:rsid w:val="005D5B7D"/>
    <w:rsid w:val="005D5FB8"/>
    <w:rsid w:val="005D69D2"/>
    <w:rsid w:val="005D702D"/>
    <w:rsid w:val="005D7F1F"/>
    <w:rsid w:val="005E0A85"/>
    <w:rsid w:val="005E0DF5"/>
    <w:rsid w:val="005E1358"/>
    <w:rsid w:val="005E138D"/>
    <w:rsid w:val="005E484F"/>
    <w:rsid w:val="005E4EFD"/>
    <w:rsid w:val="005E4F6B"/>
    <w:rsid w:val="005E5F0F"/>
    <w:rsid w:val="005E6E04"/>
    <w:rsid w:val="005E7B1C"/>
    <w:rsid w:val="005E7B31"/>
    <w:rsid w:val="005F0066"/>
    <w:rsid w:val="005F08C5"/>
    <w:rsid w:val="005F3AA4"/>
    <w:rsid w:val="005F4747"/>
    <w:rsid w:val="005F546F"/>
    <w:rsid w:val="005F5B19"/>
    <w:rsid w:val="005F72E1"/>
    <w:rsid w:val="00600AEA"/>
    <w:rsid w:val="00600FD6"/>
    <w:rsid w:val="006023B6"/>
    <w:rsid w:val="00602715"/>
    <w:rsid w:val="006036EC"/>
    <w:rsid w:val="00604D85"/>
    <w:rsid w:val="00606CB1"/>
    <w:rsid w:val="00607533"/>
    <w:rsid w:val="006120FF"/>
    <w:rsid w:val="00614B26"/>
    <w:rsid w:val="00614BD2"/>
    <w:rsid w:val="00615083"/>
    <w:rsid w:val="006150B2"/>
    <w:rsid w:val="00615CBF"/>
    <w:rsid w:val="00615E34"/>
    <w:rsid w:val="00624472"/>
    <w:rsid w:val="0062617D"/>
    <w:rsid w:val="00630904"/>
    <w:rsid w:val="0063099F"/>
    <w:rsid w:val="00631196"/>
    <w:rsid w:val="0063241A"/>
    <w:rsid w:val="00636343"/>
    <w:rsid w:val="00637AA7"/>
    <w:rsid w:val="006426AE"/>
    <w:rsid w:val="00642969"/>
    <w:rsid w:val="00642B7B"/>
    <w:rsid w:val="0064464B"/>
    <w:rsid w:val="0064501C"/>
    <w:rsid w:val="0064771F"/>
    <w:rsid w:val="00654245"/>
    <w:rsid w:val="00654C3E"/>
    <w:rsid w:val="00655382"/>
    <w:rsid w:val="00655391"/>
    <w:rsid w:val="006573FE"/>
    <w:rsid w:val="00657856"/>
    <w:rsid w:val="00662691"/>
    <w:rsid w:val="006628ED"/>
    <w:rsid w:val="006639AE"/>
    <w:rsid w:val="00663FD4"/>
    <w:rsid w:val="006648CA"/>
    <w:rsid w:val="006666E1"/>
    <w:rsid w:val="00666E4F"/>
    <w:rsid w:val="00671F3F"/>
    <w:rsid w:val="006733AF"/>
    <w:rsid w:val="006733FC"/>
    <w:rsid w:val="006740A2"/>
    <w:rsid w:val="00674721"/>
    <w:rsid w:val="00674F7D"/>
    <w:rsid w:val="00675381"/>
    <w:rsid w:val="006763CF"/>
    <w:rsid w:val="00677622"/>
    <w:rsid w:val="00681021"/>
    <w:rsid w:val="006811F6"/>
    <w:rsid w:val="00681993"/>
    <w:rsid w:val="00682E6E"/>
    <w:rsid w:val="006830FB"/>
    <w:rsid w:val="006843B8"/>
    <w:rsid w:val="00685161"/>
    <w:rsid w:val="006854BE"/>
    <w:rsid w:val="00685CBE"/>
    <w:rsid w:val="00686ECF"/>
    <w:rsid w:val="00687924"/>
    <w:rsid w:val="00687CCA"/>
    <w:rsid w:val="00690D1E"/>
    <w:rsid w:val="00691CF5"/>
    <w:rsid w:val="0069312F"/>
    <w:rsid w:val="00693325"/>
    <w:rsid w:val="00693686"/>
    <w:rsid w:val="006A0170"/>
    <w:rsid w:val="006A370D"/>
    <w:rsid w:val="006A3840"/>
    <w:rsid w:val="006A48B9"/>
    <w:rsid w:val="006A5B02"/>
    <w:rsid w:val="006A68E3"/>
    <w:rsid w:val="006B0B8E"/>
    <w:rsid w:val="006B0D36"/>
    <w:rsid w:val="006B25E1"/>
    <w:rsid w:val="006B5381"/>
    <w:rsid w:val="006B59AD"/>
    <w:rsid w:val="006B666D"/>
    <w:rsid w:val="006B7171"/>
    <w:rsid w:val="006C04D4"/>
    <w:rsid w:val="006C0752"/>
    <w:rsid w:val="006C28AB"/>
    <w:rsid w:val="006C3D26"/>
    <w:rsid w:val="006C59BC"/>
    <w:rsid w:val="006C59D4"/>
    <w:rsid w:val="006C79FD"/>
    <w:rsid w:val="006D13D4"/>
    <w:rsid w:val="006D19D2"/>
    <w:rsid w:val="006D1E1D"/>
    <w:rsid w:val="006D36DA"/>
    <w:rsid w:val="006D427C"/>
    <w:rsid w:val="006D6506"/>
    <w:rsid w:val="006D6C70"/>
    <w:rsid w:val="006D6F7D"/>
    <w:rsid w:val="006D769A"/>
    <w:rsid w:val="006E305D"/>
    <w:rsid w:val="006E6581"/>
    <w:rsid w:val="006E7E66"/>
    <w:rsid w:val="006F0AA7"/>
    <w:rsid w:val="006F14E3"/>
    <w:rsid w:val="006F21EE"/>
    <w:rsid w:val="006F25C0"/>
    <w:rsid w:val="006F3A49"/>
    <w:rsid w:val="006F4E64"/>
    <w:rsid w:val="006F5ADF"/>
    <w:rsid w:val="006F72E2"/>
    <w:rsid w:val="006F76CD"/>
    <w:rsid w:val="006F7B0A"/>
    <w:rsid w:val="00700773"/>
    <w:rsid w:val="00703E4D"/>
    <w:rsid w:val="00704298"/>
    <w:rsid w:val="007051E6"/>
    <w:rsid w:val="00710EAC"/>
    <w:rsid w:val="00710FE3"/>
    <w:rsid w:val="00711445"/>
    <w:rsid w:val="007117D8"/>
    <w:rsid w:val="00713340"/>
    <w:rsid w:val="00713589"/>
    <w:rsid w:val="00714B6C"/>
    <w:rsid w:val="00715F74"/>
    <w:rsid w:val="00717057"/>
    <w:rsid w:val="00720149"/>
    <w:rsid w:val="0072036A"/>
    <w:rsid w:val="00721131"/>
    <w:rsid w:val="00725E66"/>
    <w:rsid w:val="007274B8"/>
    <w:rsid w:val="0072797B"/>
    <w:rsid w:val="00727CDB"/>
    <w:rsid w:val="007314B0"/>
    <w:rsid w:val="0073162F"/>
    <w:rsid w:val="00732835"/>
    <w:rsid w:val="0073407F"/>
    <w:rsid w:val="00734A24"/>
    <w:rsid w:val="00737F0C"/>
    <w:rsid w:val="00740A87"/>
    <w:rsid w:val="007410FE"/>
    <w:rsid w:val="0074201C"/>
    <w:rsid w:val="00742221"/>
    <w:rsid w:val="00743286"/>
    <w:rsid w:val="007438F9"/>
    <w:rsid w:val="007451F9"/>
    <w:rsid w:val="00745432"/>
    <w:rsid w:val="00746177"/>
    <w:rsid w:val="007475B0"/>
    <w:rsid w:val="00750514"/>
    <w:rsid w:val="007525BB"/>
    <w:rsid w:val="00752C09"/>
    <w:rsid w:val="00753423"/>
    <w:rsid w:val="00754563"/>
    <w:rsid w:val="0075615C"/>
    <w:rsid w:val="00757154"/>
    <w:rsid w:val="00763BC7"/>
    <w:rsid w:val="00763C37"/>
    <w:rsid w:val="00763CCF"/>
    <w:rsid w:val="0076535F"/>
    <w:rsid w:val="00765EC2"/>
    <w:rsid w:val="00771F09"/>
    <w:rsid w:val="00772845"/>
    <w:rsid w:val="00775A1B"/>
    <w:rsid w:val="007771DD"/>
    <w:rsid w:val="007775BD"/>
    <w:rsid w:val="00777742"/>
    <w:rsid w:val="00782F2D"/>
    <w:rsid w:val="007838DC"/>
    <w:rsid w:val="00790509"/>
    <w:rsid w:val="00790911"/>
    <w:rsid w:val="007923AA"/>
    <w:rsid w:val="007A0DA0"/>
    <w:rsid w:val="007A433F"/>
    <w:rsid w:val="007A72B4"/>
    <w:rsid w:val="007A7F3D"/>
    <w:rsid w:val="007B1261"/>
    <w:rsid w:val="007B1614"/>
    <w:rsid w:val="007B6947"/>
    <w:rsid w:val="007B7250"/>
    <w:rsid w:val="007B72A3"/>
    <w:rsid w:val="007C0412"/>
    <w:rsid w:val="007C04A8"/>
    <w:rsid w:val="007C3785"/>
    <w:rsid w:val="007C4F25"/>
    <w:rsid w:val="007C5DA0"/>
    <w:rsid w:val="007C77A4"/>
    <w:rsid w:val="007C7DAC"/>
    <w:rsid w:val="007D0981"/>
    <w:rsid w:val="007D1716"/>
    <w:rsid w:val="007D3186"/>
    <w:rsid w:val="007D39FD"/>
    <w:rsid w:val="007D53BF"/>
    <w:rsid w:val="007D6597"/>
    <w:rsid w:val="007D695C"/>
    <w:rsid w:val="007D6987"/>
    <w:rsid w:val="007D78BF"/>
    <w:rsid w:val="007E01DA"/>
    <w:rsid w:val="007E0BC7"/>
    <w:rsid w:val="007E395D"/>
    <w:rsid w:val="007E3F69"/>
    <w:rsid w:val="007E4982"/>
    <w:rsid w:val="007E5A80"/>
    <w:rsid w:val="007F0E80"/>
    <w:rsid w:val="007F104D"/>
    <w:rsid w:val="007F28C2"/>
    <w:rsid w:val="007F3BD8"/>
    <w:rsid w:val="007F553A"/>
    <w:rsid w:val="007F75CA"/>
    <w:rsid w:val="007F7658"/>
    <w:rsid w:val="008008B5"/>
    <w:rsid w:val="00800BB3"/>
    <w:rsid w:val="00800D1D"/>
    <w:rsid w:val="008016B6"/>
    <w:rsid w:val="0080197E"/>
    <w:rsid w:val="00801A3C"/>
    <w:rsid w:val="00801C76"/>
    <w:rsid w:val="00802002"/>
    <w:rsid w:val="00804719"/>
    <w:rsid w:val="00804F23"/>
    <w:rsid w:val="00807196"/>
    <w:rsid w:val="00807919"/>
    <w:rsid w:val="00810024"/>
    <w:rsid w:val="00810E9C"/>
    <w:rsid w:val="00813583"/>
    <w:rsid w:val="00813AB1"/>
    <w:rsid w:val="00813CD5"/>
    <w:rsid w:val="00814157"/>
    <w:rsid w:val="00814CFB"/>
    <w:rsid w:val="00820525"/>
    <w:rsid w:val="00820C13"/>
    <w:rsid w:val="00820C82"/>
    <w:rsid w:val="00820CEA"/>
    <w:rsid w:val="008234A3"/>
    <w:rsid w:val="00823991"/>
    <w:rsid w:val="00823E06"/>
    <w:rsid w:val="008257A9"/>
    <w:rsid w:val="00830EE2"/>
    <w:rsid w:val="00833E7C"/>
    <w:rsid w:val="00834A67"/>
    <w:rsid w:val="00836A41"/>
    <w:rsid w:val="00837121"/>
    <w:rsid w:val="0083713B"/>
    <w:rsid w:val="00840AB5"/>
    <w:rsid w:val="00840F86"/>
    <w:rsid w:val="00841EE0"/>
    <w:rsid w:val="00844399"/>
    <w:rsid w:val="008451D0"/>
    <w:rsid w:val="008474F2"/>
    <w:rsid w:val="00853135"/>
    <w:rsid w:val="0085356A"/>
    <w:rsid w:val="0085433C"/>
    <w:rsid w:val="00854390"/>
    <w:rsid w:val="00854501"/>
    <w:rsid w:val="00854D31"/>
    <w:rsid w:val="008555E7"/>
    <w:rsid w:val="0085639C"/>
    <w:rsid w:val="00856448"/>
    <w:rsid w:val="0085659A"/>
    <w:rsid w:val="00856758"/>
    <w:rsid w:val="0086214F"/>
    <w:rsid w:val="00862C28"/>
    <w:rsid w:val="00864165"/>
    <w:rsid w:val="008650B0"/>
    <w:rsid w:val="00865A09"/>
    <w:rsid w:val="00865DC6"/>
    <w:rsid w:val="00865E31"/>
    <w:rsid w:val="0086605D"/>
    <w:rsid w:val="00866804"/>
    <w:rsid w:val="00867A2D"/>
    <w:rsid w:val="00870972"/>
    <w:rsid w:val="008713F3"/>
    <w:rsid w:val="00872C69"/>
    <w:rsid w:val="008736B4"/>
    <w:rsid w:val="0087447A"/>
    <w:rsid w:val="00875989"/>
    <w:rsid w:val="00875AB5"/>
    <w:rsid w:val="0087715A"/>
    <w:rsid w:val="00877A79"/>
    <w:rsid w:val="00877E50"/>
    <w:rsid w:val="00880866"/>
    <w:rsid w:val="0088166D"/>
    <w:rsid w:val="00882BB0"/>
    <w:rsid w:val="00883002"/>
    <w:rsid w:val="00883279"/>
    <w:rsid w:val="0088338B"/>
    <w:rsid w:val="0088456B"/>
    <w:rsid w:val="00885FF8"/>
    <w:rsid w:val="008873F6"/>
    <w:rsid w:val="00887B5A"/>
    <w:rsid w:val="008908E6"/>
    <w:rsid w:val="008909A4"/>
    <w:rsid w:val="008913D4"/>
    <w:rsid w:val="00892BCB"/>
    <w:rsid w:val="00893C88"/>
    <w:rsid w:val="0089553A"/>
    <w:rsid w:val="00895555"/>
    <w:rsid w:val="008A0BC0"/>
    <w:rsid w:val="008A0EB2"/>
    <w:rsid w:val="008A1521"/>
    <w:rsid w:val="008A22CB"/>
    <w:rsid w:val="008A2C5E"/>
    <w:rsid w:val="008A32EA"/>
    <w:rsid w:val="008A3F77"/>
    <w:rsid w:val="008A652A"/>
    <w:rsid w:val="008B15E8"/>
    <w:rsid w:val="008B37CC"/>
    <w:rsid w:val="008B4FCF"/>
    <w:rsid w:val="008B5666"/>
    <w:rsid w:val="008B6762"/>
    <w:rsid w:val="008B766D"/>
    <w:rsid w:val="008C2339"/>
    <w:rsid w:val="008C3362"/>
    <w:rsid w:val="008C33AB"/>
    <w:rsid w:val="008C35D3"/>
    <w:rsid w:val="008C54F9"/>
    <w:rsid w:val="008C60EB"/>
    <w:rsid w:val="008C72B7"/>
    <w:rsid w:val="008C7323"/>
    <w:rsid w:val="008C7713"/>
    <w:rsid w:val="008C77CF"/>
    <w:rsid w:val="008C7B26"/>
    <w:rsid w:val="008D07D1"/>
    <w:rsid w:val="008D0F89"/>
    <w:rsid w:val="008D19BF"/>
    <w:rsid w:val="008D2699"/>
    <w:rsid w:val="008D2D99"/>
    <w:rsid w:val="008D6E4F"/>
    <w:rsid w:val="008E25B5"/>
    <w:rsid w:val="008E26F1"/>
    <w:rsid w:val="008E2D73"/>
    <w:rsid w:val="008E38F5"/>
    <w:rsid w:val="008E41F2"/>
    <w:rsid w:val="008E6AAF"/>
    <w:rsid w:val="008E7757"/>
    <w:rsid w:val="008F1E6B"/>
    <w:rsid w:val="008F3E66"/>
    <w:rsid w:val="008F5806"/>
    <w:rsid w:val="008F6835"/>
    <w:rsid w:val="008F7625"/>
    <w:rsid w:val="009008BB"/>
    <w:rsid w:val="00902110"/>
    <w:rsid w:val="00906462"/>
    <w:rsid w:val="009066FE"/>
    <w:rsid w:val="009076B7"/>
    <w:rsid w:val="00910BCF"/>
    <w:rsid w:val="00910F27"/>
    <w:rsid w:val="00916719"/>
    <w:rsid w:val="00917B16"/>
    <w:rsid w:val="00920DCF"/>
    <w:rsid w:val="00921CE4"/>
    <w:rsid w:val="00922964"/>
    <w:rsid w:val="00922BC3"/>
    <w:rsid w:val="00925A86"/>
    <w:rsid w:val="0092706A"/>
    <w:rsid w:val="00933003"/>
    <w:rsid w:val="009337E2"/>
    <w:rsid w:val="009353ED"/>
    <w:rsid w:val="00937815"/>
    <w:rsid w:val="009451FE"/>
    <w:rsid w:val="0094576C"/>
    <w:rsid w:val="00946731"/>
    <w:rsid w:val="00951866"/>
    <w:rsid w:val="00952004"/>
    <w:rsid w:val="00956BCD"/>
    <w:rsid w:val="009579A2"/>
    <w:rsid w:val="00957EF7"/>
    <w:rsid w:val="00962ADD"/>
    <w:rsid w:val="00963EEA"/>
    <w:rsid w:val="00966B45"/>
    <w:rsid w:val="009671B5"/>
    <w:rsid w:val="00967D8B"/>
    <w:rsid w:val="00970153"/>
    <w:rsid w:val="00970CDA"/>
    <w:rsid w:val="009725C0"/>
    <w:rsid w:val="00974DAE"/>
    <w:rsid w:val="009768E6"/>
    <w:rsid w:val="00976CBD"/>
    <w:rsid w:val="00976F5E"/>
    <w:rsid w:val="009811F3"/>
    <w:rsid w:val="009844D5"/>
    <w:rsid w:val="00984EE5"/>
    <w:rsid w:val="00985ED5"/>
    <w:rsid w:val="00986962"/>
    <w:rsid w:val="00990720"/>
    <w:rsid w:val="00990A15"/>
    <w:rsid w:val="00992FA8"/>
    <w:rsid w:val="00996688"/>
    <w:rsid w:val="009A1C52"/>
    <w:rsid w:val="009A2ABD"/>
    <w:rsid w:val="009A2EA2"/>
    <w:rsid w:val="009A2FE9"/>
    <w:rsid w:val="009A3A79"/>
    <w:rsid w:val="009A454F"/>
    <w:rsid w:val="009A6A07"/>
    <w:rsid w:val="009B207E"/>
    <w:rsid w:val="009B32F8"/>
    <w:rsid w:val="009B34DF"/>
    <w:rsid w:val="009B65E8"/>
    <w:rsid w:val="009B74DE"/>
    <w:rsid w:val="009B7673"/>
    <w:rsid w:val="009C49B5"/>
    <w:rsid w:val="009C56D8"/>
    <w:rsid w:val="009C6FE6"/>
    <w:rsid w:val="009D0296"/>
    <w:rsid w:val="009D0F6E"/>
    <w:rsid w:val="009D14D8"/>
    <w:rsid w:val="009D1754"/>
    <w:rsid w:val="009D50D4"/>
    <w:rsid w:val="009D512F"/>
    <w:rsid w:val="009E1F05"/>
    <w:rsid w:val="009E422D"/>
    <w:rsid w:val="009E6B3F"/>
    <w:rsid w:val="009E7F2E"/>
    <w:rsid w:val="009F3B64"/>
    <w:rsid w:val="009F4351"/>
    <w:rsid w:val="009F4FC7"/>
    <w:rsid w:val="009F5B8C"/>
    <w:rsid w:val="00A00216"/>
    <w:rsid w:val="00A006E7"/>
    <w:rsid w:val="00A022FE"/>
    <w:rsid w:val="00A02387"/>
    <w:rsid w:val="00A02D07"/>
    <w:rsid w:val="00A04BD6"/>
    <w:rsid w:val="00A05DA4"/>
    <w:rsid w:val="00A05E98"/>
    <w:rsid w:val="00A10C98"/>
    <w:rsid w:val="00A14893"/>
    <w:rsid w:val="00A2118B"/>
    <w:rsid w:val="00A21A0A"/>
    <w:rsid w:val="00A21A8C"/>
    <w:rsid w:val="00A2377C"/>
    <w:rsid w:val="00A247EA"/>
    <w:rsid w:val="00A24F3B"/>
    <w:rsid w:val="00A25034"/>
    <w:rsid w:val="00A250CA"/>
    <w:rsid w:val="00A25208"/>
    <w:rsid w:val="00A265E2"/>
    <w:rsid w:val="00A27330"/>
    <w:rsid w:val="00A31B0F"/>
    <w:rsid w:val="00A333BB"/>
    <w:rsid w:val="00A349F1"/>
    <w:rsid w:val="00A408F9"/>
    <w:rsid w:val="00A42DCA"/>
    <w:rsid w:val="00A44BFB"/>
    <w:rsid w:val="00A46B01"/>
    <w:rsid w:val="00A52ABF"/>
    <w:rsid w:val="00A52D68"/>
    <w:rsid w:val="00A542FC"/>
    <w:rsid w:val="00A55005"/>
    <w:rsid w:val="00A57D5C"/>
    <w:rsid w:val="00A600CB"/>
    <w:rsid w:val="00A62715"/>
    <w:rsid w:val="00A62DE7"/>
    <w:rsid w:val="00A63A67"/>
    <w:rsid w:val="00A64CC2"/>
    <w:rsid w:val="00A6725D"/>
    <w:rsid w:val="00A7339A"/>
    <w:rsid w:val="00A74CA7"/>
    <w:rsid w:val="00A75112"/>
    <w:rsid w:val="00A7557F"/>
    <w:rsid w:val="00A75721"/>
    <w:rsid w:val="00A76E6F"/>
    <w:rsid w:val="00A8377C"/>
    <w:rsid w:val="00A844CE"/>
    <w:rsid w:val="00A8493C"/>
    <w:rsid w:val="00A84B8D"/>
    <w:rsid w:val="00A92CB9"/>
    <w:rsid w:val="00A93E45"/>
    <w:rsid w:val="00A941D2"/>
    <w:rsid w:val="00A96871"/>
    <w:rsid w:val="00A979E8"/>
    <w:rsid w:val="00AA0F0C"/>
    <w:rsid w:val="00AA1244"/>
    <w:rsid w:val="00AA23ED"/>
    <w:rsid w:val="00AA41B3"/>
    <w:rsid w:val="00AA4F63"/>
    <w:rsid w:val="00AA6FC7"/>
    <w:rsid w:val="00AA766E"/>
    <w:rsid w:val="00AB0A87"/>
    <w:rsid w:val="00AB1A5B"/>
    <w:rsid w:val="00AB2ED4"/>
    <w:rsid w:val="00AB3B8B"/>
    <w:rsid w:val="00AB5BCE"/>
    <w:rsid w:val="00AB625B"/>
    <w:rsid w:val="00AB685D"/>
    <w:rsid w:val="00AB6F4A"/>
    <w:rsid w:val="00AB73E2"/>
    <w:rsid w:val="00AB7DD7"/>
    <w:rsid w:val="00AB7EB8"/>
    <w:rsid w:val="00AC1429"/>
    <w:rsid w:val="00AC24F9"/>
    <w:rsid w:val="00AC43A0"/>
    <w:rsid w:val="00AC4905"/>
    <w:rsid w:val="00AC5D86"/>
    <w:rsid w:val="00AC63F9"/>
    <w:rsid w:val="00AC712C"/>
    <w:rsid w:val="00AD090F"/>
    <w:rsid w:val="00AD45F8"/>
    <w:rsid w:val="00AD4B45"/>
    <w:rsid w:val="00AD6B47"/>
    <w:rsid w:val="00AE0C8E"/>
    <w:rsid w:val="00AE447C"/>
    <w:rsid w:val="00AE47CA"/>
    <w:rsid w:val="00AE4A19"/>
    <w:rsid w:val="00AE5897"/>
    <w:rsid w:val="00AE7524"/>
    <w:rsid w:val="00AF040F"/>
    <w:rsid w:val="00AF0A71"/>
    <w:rsid w:val="00AF349E"/>
    <w:rsid w:val="00AF353B"/>
    <w:rsid w:val="00AF38BB"/>
    <w:rsid w:val="00AF4317"/>
    <w:rsid w:val="00AF4721"/>
    <w:rsid w:val="00AF4C3A"/>
    <w:rsid w:val="00AF6042"/>
    <w:rsid w:val="00B018E7"/>
    <w:rsid w:val="00B043BF"/>
    <w:rsid w:val="00B05057"/>
    <w:rsid w:val="00B06B25"/>
    <w:rsid w:val="00B06B4B"/>
    <w:rsid w:val="00B073B5"/>
    <w:rsid w:val="00B10E9F"/>
    <w:rsid w:val="00B11282"/>
    <w:rsid w:val="00B119CB"/>
    <w:rsid w:val="00B139C3"/>
    <w:rsid w:val="00B14650"/>
    <w:rsid w:val="00B16755"/>
    <w:rsid w:val="00B212F4"/>
    <w:rsid w:val="00B217B8"/>
    <w:rsid w:val="00B228A9"/>
    <w:rsid w:val="00B253D8"/>
    <w:rsid w:val="00B255CA"/>
    <w:rsid w:val="00B25EF6"/>
    <w:rsid w:val="00B2684D"/>
    <w:rsid w:val="00B27D10"/>
    <w:rsid w:val="00B32C79"/>
    <w:rsid w:val="00B34959"/>
    <w:rsid w:val="00B356A4"/>
    <w:rsid w:val="00B36198"/>
    <w:rsid w:val="00B41DE4"/>
    <w:rsid w:val="00B41FA7"/>
    <w:rsid w:val="00B43B8B"/>
    <w:rsid w:val="00B451F1"/>
    <w:rsid w:val="00B47915"/>
    <w:rsid w:val="00B47D24"/>
    <w:rsid w:val="00B50548"/>
    <w:rsid w:val="00B51859"/>
    <w:rsid w:val="00B54298"/>
    <w:rsid w:val="00B546B4"/>
    <w:rsid w:val="00B5541D"/>
    <w:rsid w:val="00B5664A"/>
    <w:rsid w:val="00B57428"/>
    <w:rsid w:val="00B5775B"/>
    <w:rsid w:val="00B57E0F"/>
    <w:rsid w:val="00B60D39"/>
    <w:rsid w:val="00B61ED2"/>
    <w:rsid w:val="00B66886"/>
    <w:rsid w:val="00B67402"/>
    <w:rsid w:val="00B70586"/>
    <w:rsid w:val="00B72367"/>
    <w:rsid w:val="00B74994"/>
    <w:rsid w:val="00B75CEF"/>
    <w:rsid w:val="00B80EFF"/>
    <w:rsid w:val="00B8101E"/>
    <w:rsid w:val="00B810E7"/>
    <w:rsid w:val="00B82671"/>
    <w:rsid w:val="00B828CA"/>
    <w:rsid w:val="00B82FE2"/>
    <w:rsid w:val="00B844B7"/>
    <w:rsid w:val="00B87F93"/>
    <w:rsid w:val="00B87FEA"/>
    <w:rsid w:val="00B937E9"/>
    <w:rsid w:val="00B95DCE"/>
    <w:rsid w:val="00B95E48"/>
    <w:rsid w:val="00B96518"/>
    <w:rsid w:val="00B97662"/>
    <w:rsid w:val="00BA0992"/>
    <w:rsid w:val="00BA0AD8"/>
    <w:rsid w:val="00BA1565"/>
    <w:rsid w:val="00BA1863"/>
    <w:rsid w:val="00BA1EA2"/>
    <w:rsid w:val="00BA20EC"/>
    <w:rsid w:val="00BA2FC6"/>
    <w:rsid w:val="00BA5883"/>
    <w:rsid w:val="00BA6C00"/>
    <w:rsid w:val="00BA717E"/>
    <w:rsid w:val="00BB04B2"/>
    <w:rsid w:val="00BB1E3A"/>
    <w:rsid w:val="00BB3A13"/>
    <w:rsid w:val="00BB3C54"/>
    <w:rsid w:val="00BB3F3E"/>
    <w:rsid w:val="00BB6F69"/>
    <w:rsid w:val="00BB770E"/>
    <w:rsid w:val="00BC00B9"/>
    <w:rsid w:val="00BC123C"/>
    <w:rsid w:val="00BC15ED"/>
    <w:rsid w:val="00BC1B20"/>
    <w:rsid w:val="00BC2A8A"/>
    <w:rsid w:val="00BC3D27"/>
    <w:rsid w:val="00BC44DF"/>
    <w:rsid w:val="00BC58F1"/>
    <w:rsid w:val="00BC65B7"/>
    <w:rsid w:val="00BC68E8"/>
    <w:rsid w:val="00BC737B"/>
    <w:rsid w:val="00BC786E"/>
    <w:rsid w:val="00BD0DD7"/>
    <w:rsid w:val="00BD1F36"/>
    <w:rsid w:val="00BD21F4"/>
    <w:rsid w:val="00BD2477"/>
    <w:rsid w:val="00BD3C47"/>
    <w:rsid w:val="00BD5381"/>
    <w:rsid w:val="00BD5794"/>
    <w:rsid w:val="00BD5CD7"/>
    <w:rsid w:val="00BD5E80"/>
    <w:rsid w:val="00BE0D24"/>
    <w:rsid w:val="00BE1B39"/>
    <w:rsid w:val="00BE235F"/>
    <w:rsid w:val="00BE3766"/>
    <w:rsid w:val="00BE3BE6"/>
    <w:rsid w:val="00BE4269"/>
    <w:rsid w:val="00BE67D7"/>
    <w:rsid w:val="00BF1BF5"/>
    <w:rsid w:val="00BF2435"/>
    <w:rsid w:val="00BF4995"/>
    <w:rsid w:val="00BF55F1"/>
    <w:rsid w:val="00BF791A"/>
    <w:rsid w:val="00C02C64"/>
    <w:rsid w:val="00C02F22"/>
    <w:rsid w:val="00C06926"/>
    <w:rsid w:val="00C06BEA"/>
    <w:rsid w:val="00C06F28"/>
    <w:rsid w:val="00C107EF"/>
    <w:rsid w:val="00C10E3F"/>
    <w:rsid w:val="00C11C1F"/>
    <w:rsid w:val="00C12C17"/>
    <w:rsid w:val="00C12C25"/>
    <w:rsid w:val="00C12F10"/>
    <w:rsid w:val="00C1633D"/>
    <w:rsid w:val="00C16B4F"/>
    <w:rsid w:val="00C16D09"/>
    <w:rsid w:val="00C20044"/>
    <w:rsid w:val="00C2414A"/>
    <w:rsid w:val="00C24D78"/>
    <w:rsid w:val="00C32228"/>
    <w:rsid w:val="00C3364E"/>
    <w:rsid w:val="00C33DFA"/>
    <w:rsid w:val="00C3407F"/>
    <w:rsid w:val="00C34595"/>
    <w:rsid w:val="00C34E3B"/>
    <w:rsid w:val="00C36C72"/>
    <w:rsid w:val="00C36E68"/>
    <w:rsid w:val="00C376C0"/>
    <w:rsid w:val="00C40E8B"/>
    <w:rsid w:val="00C42806"/>
    <w:rsid w:val="00C44D39"/>
    <w:rsid w:val="00C45509"/>
    <w:rsid w:val="00C46E5B"/>
    <w:rsid w:val="00C47DBB"/>
    <w:rsid w:val="00C5304D"/>
    <w:rsid w:val="00C53A27"/>
    <w:rsid w:val="00C61300"/>
    <w:rsid w:val="00C618D4"/>
    <w:rsid w:val="00C61EBB"/>
    <w:rsid w:val="00C62360"/>
    <w:rsid w:val="00C62C13"/>
    <w:rsid w:val="00C62D4F"/>
    <w:rsid w:val="00C63F54"/>
    <w:rsid w:val="00C640A0"/>
    <w:rsid w:val="00C649A9"/>
    <w:rsid w:val="00C64B18"/>
    <w:rsid w:val="00C67C94"/>
    <w:rsid w:val="00C704FD"/>
    <w:rsid w:val="00C7080A"/>
    <w:rsid w:val="00C710A6"/>
    <w:rsid w:val="00C7167B"/>
    <w:rsid w:val="00C72A7E"/>
    <w:rsid w:val="00C740F4"/>
    <w:rsid w:val="00C76263"/>
    <w:rsid w:val="00C768AB"/>
    <w:rsid w:val="00C76F10"/>
    <w:rsid w:val="00C86FD8"/>
    <w:rsid w:val="00C90F80"/>
    <w:rsid w:val="00C912BA"/>
    <w:rsid w:val="00C9444A"/>
    <w:rsid w:val="00C94949"/>
    <w:rsid w:val="00C9773A"/>
    <w:rsid w:val="00C97B71"/>
    <w:rsid w:val="00C97C0D"/>
    <w:rsid w:val="00C97FA2"/>
    <w:rsid w:val="00CA0600"/>
    <w:rsid w:val="00CA1014"/>
    <w:rsid w:val="00CA1BA2"/>
    <w:rsid w:val="00CA5831"/>
    <w:rsid w:val="00CA588A"/>
    <w:rsid w:val="00CA759E"/>
    <w:rsid w:val="00CB0498"/>
    <w:rsid w:val="00CB1938"/>
    <w:rsid w:val="00CB1E13"/>
    <w:rsid w:val="00CB2BAB"/>
    <w:rsid w:val="00CB2FA2"/>
    <w:rsid w:val="00CB43F7"/>
    <w:rsid w:val="00CB45A8"/>
    <w:rsid w:val="00CB4699"/>
    <w:rsid w:val="00CC45E9"/>
    <w:rsid w:val="00CC6736"/>
    <w:rsid w:val="00CD05A4"/>
    <w:rsid w:val="00CD08CF"/>
    <w:rsid w:val="00CD3DD2"/>
    <w:rsid w:val="00CD489A"/>
    <w:rsid w:val="00CD6717"/>
    <w:rsid w:val="00CD689E"/>
    <w:rsid w:val="00CD6DFD"/>
    <w:rsid w:val="00CD76A1"/>
    <w:rsid w:val="00CE08B5"/>
    <w:rsid w:val="00CE09D1"/>
    <w:rsid w:val="00CE1111"/>
    <w:rsid w:val="00CE2EB8"/>
    <w:rsid w:val="00CE3ED4"/>
    <w:rsid w:val="00CE49E9"/>
    <w:rsid w:val="00CE4AEC"/>
    <w:rsid w:val="00CE5714"/>
    <w:rsid w:val="00CE5857"/>
    <w:rsid w:val="00CE6CCA"/>
    <w:rsid w:val="00CE750E"/>
    <w:rsid w:val="00CE774E"/>
    <w:rsid w:val="00CF0996"/>
    <w:rsid w:val="00CF24C4"/>
    <w:rsid w:val="00CF31DE"/>
    <w:rsid w:val="00CF5181"/>
    <w:rsid w:val="00CF74D5"/>
    <w:rsid w:val="00D00FF4"/>
    <w:rsid w:val="00D01BEA"/>
    <w:rsid w:val="00D02982"/>
    <w:rsid w:val="00D02CDE"/>
    <w:rsid w:val="00D04B22"/>
    <w:rsid w:val="00D0584E"/>
    <w:rsid w:val="00D06470"/>
    <w:rsid w:val="00D07123"/>
    <w:rsid w:val="00D07348"/>
    <w:rsid w:val="00D14EB1"/>
    <w:rsid w:val="00D15222"/>
    <w:rsid w:val="00D16A6C"/>
    <w:rsid w:val="00D16CA1"/>
    <w:rsid w:val="00D16E92"/>
    <w:rsid w:val="00D204FF"/>
    <w:rsid w:val="00D2072E"/>
    <w:rsid w:val="00D22F2C"/>
    <w:rsid w:val="00D233C7"/>
    <w:rsid w:val="00D24A42"/>
    <w:rsid w:val="00D301C8"/>
    <w:rsid w:val="00D323EF"/>
    <w:rsid w:val="00D324C8"/>
    <w:rsid w:val="00D325B0"/>
    <w:rsid w:val="00D3353D"/>
    <w:rsid w:val="00D435C4"/>
    <w:rsid w:val="00D464B0"/>
    <w:rsid w:val="00D47440"/>
    <w:rsid w:val="00D47971"/>
    <w:rsid w:val="00D507D5"/>
    <w:rsid w:val="00D51A2F"/>
    <w:rsid w:val="00D5430F"/>
    <w:rsid w:val="00D55F89"/>
    <w:rsid w:val="00D5604E"/>
    <w:rsid w:val="00D564F1"/>
    <w:rsid w:val="00D5757D"/>
    <w:rsid w:val="00D60601"/>
    <w:rsid w:val="00D60CE3"/>
    <w:rsid w:val="00D61CF7"/>
    <w:rsid w:val="00D627F3"/>
    <w:rsid w:val="00D641A4"/>
    <w:rsid w:val="00D64A6A"/>
    <w:rsid w:val="00D64B8F"/>
    <w:rsid w:val="00D66DED"/>
    <w:rsid w:val="00D74B1C"/>
    <w:rsid w:val="00D765AE"/>
    <w:rsid w:val="00D774DD"/>
    <w:rsid w:val="00D8038F"/>
    <w:rsid w:val="00D8099E"/>
    <w:rsid w:val="00D825AE"/>
    <w:rsid w:val="00D82F05"/>
    <w:rsid w:val="00D82FFE"/>
    <w:rsid w:val="00D8365B"/>
    <w:rsid w:val="00D84C93"/>
    <w:rsid w:val="00D85F4A"/>
    <w:rsid w:val="00D87D63"/>
    <w:rsid w:val="00D90E69"/>
    <w:rsid w:val="00D947C4"/>
    <w:rsid w:val="00D969EB"/>
    <w:rsid w:val="00DA362B"/>
    <w:rsid w:val="00DA7315"/>
    <w:rsid w:val="00DA79D2"/>
    <w:rsid w:val="00DA7D18"/>
    <w:rsid w:val="00DB01D0"/>
    <w:rsid w:val="00DB081E"/>
    <w:rsid w:val="00DB1432"/>
    <w:rsid w:val="00DB23E5"/>
    <w:rsid w:val="00DB40F8"/>
    <w:rsid w:val="00DB48F6"/>
    <w:rsid w:val="00DB63EF"/>
    <w:rsid w:val="00DB7AD5"/>
    <w:rsid w:val="00DC19D1"/>
    <w:rsid w:val="00DC1B32"/>
    <w:rsid w:val="00DC2081"/>
    <w:rsid w:val="00DD024E"/>
    <w:rsid w:val="00DD0FD3"/>
    <w:rsid w:val="00DD1F37"/>
    <w:rsid w:val="00DD329F"/>
    <w:rsid w:val="00DD5C1F"/>
    <w:rsid w:val="00DD619C"/>
    <w:rsid w:val="00DD65C6"/>
    <w:rsid w:val="00DE036E"/>
    <w:rsid w:val="00DE1A23"/>
    <w:rsid w:val="00DE2208"/>
    <w:rsid w:val="00DE50DD"/>
    <w:rsid w:val="00DE5868"/>
    <w:rsid w:val="00DE5962"/>
    <w:rsid w:val="00DF3FB3"/>
    <w:rsid w:val="00DF5039"/>
    <w:rsid w:val="00DF64B9"/>
    <w:rsid w:val="00DF67A1"/>
    <w:rsid w:val="00DF697D"/>
    <w:rsid w:val="00DF735E"/>
    <w:rsid w:val="00E01683"/>
    <w:rsid w:val="00E01FB9"/>
    <w:rsid w:val="00E0249F"/>
    <w:rsid w:val="00E04C2D"/>
    <w:rsid w:val="00E04EF0"/>
    <w:rsid w:val="00E05860"/>
    <w:rsid w:val="00E06E2F"/>
    <w:rsid w:val="00E07335"/>
    <w:rsid w:val="00E07978"/>
    <w:rsid w:val="00E07A2C"/>
    <w:rsid w:val="00E07B57"/>
    <w:rsid w:val="00E11F92"/>
    <w:rsid w:val="00E12275"/>
    <w:rsid w:val="00E143E6"/>
    <w:rsid w:val="00E14641"/>
    <w:rsid w:val="00E14921"/>
    <w:rsid w:val="00E14F37"/>
    <w:rsid w:val="00E16345"/>
    <w:rsid w:val="00E170FF"/>
    <w:rsid w:val="00E25B2E"/>
    <w:rsid w:val="00E260FD"/>
    <w:rsid w:val="00E3022D"/>
    <w:rsid w:val="00E30D24"/>
    <w:rsid w:val="00E316D4"/>
    <w:rsid w:val="00E338D4"/>
    <w:rsid w:val="00E34428"/>
    <w:rsid w:val="00E35BC0"/>
    <w:rsid w:val="00E35EB8"/>
    <w:rsid w:val="00E46F2F"/>
    <w:rsid w:val="00E50B88"/>
    <w:rsid w:val="00E51448"/>
    <w:rsid w:val="00E51807"/>
    <w:rsid w:val="00E52D4C"/>
    <w:rsid w:val="00E54441"/>
    <w:rsid w:val="00E645AD"/>
    <w:rsid w:val="00E647EE"/>
    <w:rsid w:val="00E659A1"/>
    <w:rsid w:val="00E66CFD"/>
    <w:rsid w:val="00E6757D"/>
    <w:rsid w:val="00E7196F"/>
    <w:rsid w:val="00E721EC"/>
    <w:rsid w:val="00E729D3"/>
    <w:rsid w:val="00E75E50"/>
    <w:rsid w:val="00E75E58"/>
    <w:rsid w:val="00E760ED"/>
    <w:rsid w:val="00E766BF"/>
    <w:rsid w:val="00E76A17"/>
    <w:rsid w:val="00E76D52"/>
    <w:rsid w:val="00E80659"/>
    <w:rsid w:val="00E82DF5"/>
    <w:rsid w:val="00E8641F"/>
    <w:rsid w:val="00E8654E"/>
    <w:rsid w:val="00E86C30"/>
    <w:rsid w:val="00E87CCE"/>
    <w:rsid w:val="00E90791"/>
    <w:rsid w:val="00E907CF"/>
    <w:rsid w:val="00E90C30"/>
    <w:rsid w:val="00E91238"/>
    <w:rsid w:val="00E92012"/>
    <w:rsid w:val="00E923DD"/>
    <w:rsid w:val="00E92FED"/>
    <w:rsid w:val="00E935C6"/>
    <w:rsid w:val="00E9504A"/>
    <w:rsid w:val="00E96B06"/>
    <w:rsid w:val="00E974BB"/>
    <w:rsid w:val="00EA1B53"/>
    <w:rsid w:val="00EA1C05"/>
    <w:rsid w:val="00EA23B1"/>
    <w:rsid w:val="00EA57EA"/>
    <w:rsid w:val="00EA5B68"/>
    <w:rsid w:val="00EA7A41"/>
    <w:rsid w:val="00EB04D6"/>
    <w:rsid w:val="00EB0F4D"/>
    <w:rsid w:val="00EB230D"/>
    <w:rsid w:val="00EB2313"/>
    <w:rsid w:val="00EB3A93"/>
    <w:rsid w:val="00EC267B"/>
    <w:rsid w:val="00EC7E61"/>
    <w:rsid w:val="00ED2065"/>
    <w:rsid w:val="00ED279D"/>
    <w:rsid w:val="00ED696A"/>
    <w:rsid w:val="00EE1B20"/>
    <w:rsid w:val="00EE2613"/>
    <w:rsid w:val="00EE2B18"/>
    <w:rsid w:val="00EE33BD"/>
    <w:rsid w:val="00EE4E0F"/>
    <w:rsid w:val="00EE57EA"/>
    <w:rsid w:val="00EE5A3D"/>
    <w:rsid w:val="00EF0690"/>
    <w:rsid w:val="00EF0A82"/>
    <w:rsid w:val="00EF6A86"/>
    <w:rsid w:val="00F00D71"/>
    <w:rsid w:val="00F015D9"/>
    <w:rsid w:val="00F01D16"/>
    <w:rsid w:val="00F02265"/>
    <w:rsid w:val="00F029B0"/>
    <w:rsid w:val="00F04D93"/>
    <w:rsid w:val="00F06197"/>
    <w:rsid w:val="00F062EB"/>
    <w:rsid w:val="00F06673"/>
    <w:rsid w:val="00F0685F"/>
    <w:rsid w:val="00F075F4"/>
    <w:rsid w:val="00F12205"/>
    <w:rsid w:val="00F141DB"/>
    <w:rsid w:val="00F16F74"/>
    <w:rsid w:val="00F176EA"/>
    <w:rsid w:val="00F202C8"/>
    <w:rsid w:val="00F2293D"/>
    <w:rsid w:val="00F24EFF"/>
    <w:rsid w:val="00F27895"/>
    <w:rsid w:val="00F3551D"/>
    <w:rsid w:val="00F375C6"/>
    <w:rsid w:val="00F4007F"/>
    <w:rsid w:val="00F4093C"/>
    <w:rsid w:val="00F41A9C"/>
    <w:rsid w:val="00F420E5"/>
    <w:rsid w:val="00F433E8"/>
    <w:rsid w:val="00F43B6B"/>
    <w:rsid w:val="00F46199"/>
    <w:rsid w:val="00F5150F"/>
    <w:rsid w:val="00F52E50"/>
    <w:rsid w:val="00F53A4A"/>
    <w:rsid w:val="00F5463D"/>
    <w:rsid w:val="00F557E9"/>
    <w:rsid w:val="00F56905"/>
    <w:rsid w:val="00F56F47"/>
    <w:rsid w:val="00F60562"/>
    <w:rsid w:val="00F60E64"/>
    <w:rsid w:val="00F61B54"/>
    <w:rsid w:val="00F62BD1"/>
    <w:rsid w:val="00F649B3"/>
    <w:rsid w:val="00F65219"/>
    <w:rsid w:val="00F65249"/>
    <w:rsid w:val="00F65C85"/>
    <w:rsid w:val="00F67325"/>
    <w:rsid w:val="00F7007B"/>
    <w:rsid w:val="00F71A59"/>
    <w:rsid w:val="00F72770"/>
    <w:rsid w:val="00F7326E"/>
    <w:rsid w:val="00F73C47"/>
    <w:rsid w:val="00F73DA3"/>
    <w:rsid w:val="00F74397"/>
    <w:rsid w:val="00F7469A"/>
    <w:rsid w:val="00F75B6F"/>
    <w:rsid w:val="00F7686A"/>
    <w:rsid w:val="00F805D1"/>
    <w:rsid w:val="00F805D2"/>
    <w:rsid w:val="00F818DB"/>
    <w:rsid w:val="00F832D0"/>
    <w:rsid w:val="00F853F6"/>
    <w:rsid w:val="00F85805"/>
    <w:rsid w:val="00F86C29"/>
    <w:rsid w:val="00F91A4B"/>
    <w:rsid w:val="00F9594B"/>
    <w:rsid w:val="00F963E7"/>
    <w:rsid w:val="00FA08F8"/>
    <w:rsid w:val="00FA0E04"/>
    <w:rsid w:val="00FA184F"/>
    <w:rsid w:val="00FA2C93"/>
    <w:rsid w:val="00FA3CFC"/>
    <w:rsid w:val="00FA6611"/>
    <w:rsid w:val="00FA6C00"/>
    <w:rsid w:val="00FA7340"/>
    <w:rsid w:val="00FA7C61"/>
    <w:rsid w:val="00FB004E"/>
    <w:rsid w:val="00FB00FA"/>
    <w:rsid w:val="00FB4581"/>
    <w:rsid w:val="00FB48E0"/>
    <w:rsid w:val="00FB5330"/>
    <w:rsid w:val="00FB7280"/>
    <w:rsid w:val="00FB778A"/>
    <w:rsid w:val="00FC0161"/>
    <w:rsid w:val="00FC0826"/>
    <w:rsid w:val="00FC0E0E"/>
    <w:rsid w:val="00FC1C13"/>
    <w:rsid w:val="00FC6897"/>
    <w:rsid w:val="00FC6A4D"/>
    <w:rsid w:val="00FC713B"/>
    <w:rsid w:val="00FD0487"/>
    <w:rsid w:val="00FD0809"/>
    <w:rsid w:val="00FD0AD6"/>
    <w:rsid w:val="00FD3EFC"/>
    <w:rsid w:val="00FD691D"/>
    <w:rsid w:val="00FD728C"/>
    <w:rsid w:val="00FE18A3"/>
    <w:rsid w:val="00FE28F8"/>
    <w:rsid w:val="00FE309A"/>
    <w:rsid w:val="00FE3151"/>
    <w:rsid w:val="00FE3B6B"/>
    <w:rsid w:val="00FE3D59"/>
    <w:rsid w:val="00FE6C34"/>
    <w:rsid w:val="00FF20CB"/>
    <w:rsid w:val="00FF2FBC"/>
    <w:rsid w:val="00FF35AE"/>
    <w:rsid w:val="00FF4614"/>
    <w:rsid w:val="00FF61A3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2073B-738C-421B-A45D-C9317FA2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5</cp:revision>
  <cp:lastPrinted>2019-04-16T17:38:00Z</cp:lastPrinted>
  <dcterms:created xsi:type="dcterms:W3CDTF">2020-11-30T18:48:00Z</dcterms:created>
  <dcterms:modified xsi:type="dcterms:W3CDTF">2020-11-30T18:49:00Z</dcterms:modified>
</cp:coreProperties>
</file>